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FF3B9" w14:textId="77777777" w:rsidR="00936711" w:rsidRDefault="00936711" w:rsidP="009367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SHIRWOD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fl.1475)</w:t>
      </w:r>
    </w:p>
    <w:p w14:paraId="4E85B196" w14:textId="77777777" w:rsidR="00936711" w:rsidRDefault="00936711" w:rsidP="009367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79FA95DD" w14:textId="77777777" w:rsidR="00936711" w:rsidRDefault="00936711" w:rsidP="009367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543F57" w14:textId="77777777" w:rsidR="00936711" w:rsidRDefault="00936711" w:rsidP="009367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0EB06A" w14:textId="77777777" w:rsidR="00936711" w:rsidRDefault="00936711" w:rsidP="009367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Thomas Armorer,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Richard</w:t>
      </w:r>
    </w:p>
    <w:p w14:paraId="0292BB1D" w14:textId="77777777" w:rsidR="00936711" w:rsidRDefault="00936711" w:rsidP="009367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Wayte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vintner(q.v.), William Barbour, barber(q.v.),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Jakson</w:t>
      </w:r>
      <w:proofErr w:type="spellEnd"/>
      <w:r>
        <w:rPr>
          <w:rFonts w:ascii="Times New Roman" w:hAnsi="Times New Roman" w:cs="Times New Roman"/>
          <w:sz w:val="24"/>
          <w:szCs w:val="24"/>
        </w:rPr>
        <w:t>, baker(q.v.),</w:t>
      </w:r>
    </w:p>
    <w:p w14:paraId="5220EA87" w14:textId="77777777" w:rsidR="00936711" w:rsidRDefault="00936711" w:rsidP="009367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Polyngton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fishmonger(q.v.), all of York.</w:t>
      </w:r>
    </w:p>
    <w:p w14:paraId="53D21037" w14:textId="77777777" w:rsidR="00936711" w:rsidRPr="008403A4" w:rsidRDefault="00936711" w:rsidP="009367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https://waalt.uh.edu/index.php/CP40/853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CC4F049" w14:textId="77777777" w:rsidR="00936711" w:rsidRDefault="00936711" w:rsidP="009367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430658" w14:textId="77777777" w:rsidR="00936711" w:rsidRDefault="00936711" w:rsidP="009367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575867" w14:textId="77777777" w:rsidR="00936711" w:rsidRDefault="00936711" w:rsidP="009367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 2022</w:t>
      </w:r>
    </w:p>
    <w:p w14:paraId="1F14EFF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171CF" w14:textId="77777777" w:rsidR="00936711" w:rsidRDefault="00936711" w:rsidP="009139A6">
      <w:r>
        <w:separator/>
      </w:r>
    </w:p>
  </w:endnote>
  <w:endnote w:type="continuationSeparator" w:id="0">
    <w:p w14:paraId="4BCE9333" w14:textId="77777777" w:rsidR="00936711" w:rsidRDefault="009367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82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B8C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A4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684AA" w14:textId="77777777" w:rsidR="00936711" w:rsidRDefault="00936711" w:rsidP="009139A6">
      <w:r>
        <w:separator/>
      </w:r>
    </w:p>
  </w:footnote>
  <w:footnote w:type="continuationSeparator" w:id="0">
    <w:p w14:paraId="30709595" w14:textId="77777777" w:rsidR="00936711" w:rsidRDefault="009367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DF4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9DF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DA0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711"/>
    <w:rsid w:val="000666E0"/>
    <w:rsid w:val="002510B7"/>
    <w:rsid w:val="005C130B"/>
    <w:rsid w:val="00826F5C"/>
    <w:rsid w:val="009139A6"/>
    <w:rsid w:val="00936711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AB3C2"/>
  <w15:chartTrackingRefBased/>
  <w15:docId w15:val="{5351770E-383F-4FF0-BB9A-E0EB6B05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367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2022-05-30T17:47:00Z</dcterms:created>
  <dcterms:modified xsi:type="dcterms:W3CDTF">2022-05-30T17:48:00Z</dcterms:modified>
</cp:coreProperties>
</file>